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217F1" w14:textId="77777777" w:rsidR="00C75F48" w:rsidRDefault="00C75F48" w:rsidP="00C75F48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John BONDE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4B3D29C7" w14:textId="77777777" w:rsidR="00C75F48" w:rsidRDefault="00C75F48" w:rsidP="00C75F48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Rector of Barton Seagrave,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Northamptonshire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. </w:t>
      </w:r>
    </w:p>
    <w:p w14:paraId="04789E19" w14:textId="77777777" w:rsidR="00C75F48" w:rsidRDefault="00C75F48" w:rsidP="00C75F48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255E0A7" w14:textId="77777777" w:rsidR="00C75F48" w:rsidRDefault="00C75F48" w:rsidP="00C75F48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39829A7" w14:textId="77777777" w:rsidR="00C75F48" w:rsidRDefault="00C75F48" w:rsidP="00C75F48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John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Merston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Brooke, Rutland(q.v.), brought a plaint of debt against him.</w:t>
      </w:r>
    </w:p>
    <w:p w14:paraId="0F82D459" w14:textId="77777777" w:rsidR="00C75F48" w:rsidRDefault="00C75F48" w:rsidP="00C75F48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2919044B" w14:textId="77777777" w:rsidR="00C75F48" w:rsidRDefault="00C75F48" w:rsidP="00C75F48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FC6804C" w14:textId="77777777" w:rsidR="00C75F48" w:rsidRDefault="00C75F48" w:rsidP="00C75F48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D34AF4A" w14:textId="77777777" w:rsidR="00C75F48" w:rsidRDefault="00C75F48" w:rsidP="00C75F48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5 January 2022</w:t>
      </w:r>
    </w:p>
    <w:p w14:paraId="289E765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EF77D" w14:textId="77777777" w:rsidR="00C75F48" w:rsidRDefault="00C75F48" w:rsidP="009139A6">
      <w:r>
        <w:separator/>
      </w:r>
    </w:p>
  </w:endnote>
  <w:endnote w:type="continuationSeparator" w:id="0">
    <w:p w14:paraId="1620DE5F" w14:textId="77777777" w:rsidR="00C75F48" w:rsidRDefault="00C75F4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5C6F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098A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32E5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DF0D8" w14:textId="77777777" w:rsidR="00C75F48" w:rsidRDefault="00C75F48" w:rsidP="009139A6">
      <w:r>
        <w:separator/>
      </w:r>
    </w:p>
  </w:footnote>
  <w:footnote w:type="continuationSeparator" w:id="0">
    <w:p w14:paraId="41AA09C7" w14:textId="77777777" w:rsidR="00C75F48" w:rsidRDefault="00C75F4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98FF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7E78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E593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F48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75F48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80B2BA"/>
  <w15:chartTrackingRefBased/>
  <w15:docId w15:val="{B7A2F8C5-EAA5-4E1A-94A7-91C247353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75F4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2022-02-05T16:40:00Z</dcterms:created>
  <dcterms:modified xsi:type="dcterms:W3CDTF">2022-02-05T16:41:00Z</dcterms:modified>
</cp:coreProperties>
</file>